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CE" w:rsidRPr="004D22EC" w:rsidRDefault="00BF29CE" w:rsidP="00F51E9F">
      <w:pPr>
        <w:pStyle w:val="Title"/>
        <w:rPr>
          <w:sz w:val="28"/>
          <w:szCs w:val="28"/>
        </w:rPr>
      </w:pPr>
      <w:r w:rsidRPr="004D22EC">
        <w:rPr>
          <w:sz w:val="28"/>
          <w:szCs w:val="28"/>
        </w:rPr>
        <w:t>13</w:t>
      </w:r>
      <w:r w:rsidRPr="004D22EC">
        <w:rPr>
          <w:rFonts w:hint="eastAsia"/>
          <w:sz w:val="28"/>
          <w:szCs w:val="28"/>
        </w:rPr>
        <w:t>级评奖评优学生小组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4938"/>
      </w:tblGrid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成员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一班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李润智，陈昱彤，张昭煜，李木石，陈志军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二班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金哲宇，宁可，岳美廷，李翔宇，聂娇娇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三班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裴迎新，张斯琦，吴斯豪，马红丽，刘昕雨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四班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康鑫琦，王麒，张琳婧，杜宗昌，牟佐童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五班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张永锋，孔繁格，李颉，杜梦妍，文贺丽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六班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刘达，牟珈慧，余琪瑞，刘展，姜葳</w:t>
            </w:r>
          </w:p>
        </w:tc>
      </w:tr>
      <w:tr w:rsidR="00BF29CE" w:rsidRPr="004D22EC" w:rsidTr="00B673E6">
        <w:tc>
          <w:tcPr>
            <w:tcW w:w="1242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hint="eastAsia"/>
                <w:sz w:val="28"/>
                <w:szCs w:val="28"/>
              </w:rPr>
              <w:t>七班</w:t>
            </w:r>
          </w:p>
        </w:tc>
        <w:tc>
          <w:tcPr>
            <w:tcW w:w="4938" w:type="dxa"/>
          </w:tcPr>
          <w:p w:rsidR="00BF29CE" w:rsidRPr="004D22EC" w:rsidRDefault="00BF29CE" w:rsidP="00F51E9F">
            <w:pPr>
              <w:rPr>
                <w:sz w:val="28"/>
                <w:szCs w:val="28"/>
              </w:rPr>
            </w:pPr>
            <w:r w:rsidRPr="004D22EC">
              <w:rPr>
                <w:rFonts w:ascii="Microsoft Yahei" w:eastAsia="微软雅黑" w:hAnsi="Microsoft Yahei" w:hint="eastAsia"/>
                <w:color w:val="000000"/>
                <w:sz w:val="28"/>
                <w:szCs w:val="28"/>
              </w:rPr>
              <w:t>张柳，刘子钰，石林青，曹钰，郭杰</w:t>
            </w:r>
          </w:p>
        </w:tc>
      </w:tr>
    </w:tbl>
    <w:p w:rsidR="00BF29CE" w:rsidRPr="004D22EC" w:rsidRDefault="00BF29CE" w:rsidP="00F51E9F">
      <w:pPr>
        <w:rPr>
          <w:sz w:val="28"/>
          <w:szCs w:val="28"/>
        </w:rPr>
      </w:pPr>
    </w:p>
    <w:sectPr w:rsidR="00BF29CE" w:rsidRPr="004D22EC" w:rsidSect="008E2B1E">
      <w:pgSz w:w="11906" w:h="16838" w:code="9"/>
      <w:pgMar w:top="1304" w:right="2880" w:bottom="1440" w:left="3062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E9F"/>
    <w:rsid w:val="004D22EC"/>
    <w:rsid w:val="00750B5C"/>
    <w:rsid w:val="008E2B1E"/>
    <w:rsid w:val="008E584C"/>
    <w:rsid w:val="009515D4"/>
    <w:rsid w:val="00A1785C"/>
    <w:rsid w:val="00B673E6"/>
    <w:rsid w:val="00BF29CE"/>
    <w:rsid w:val="00F5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D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51E9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51E9F"/>
    <w:rPr>
      <w:rFonts w:ascii="Cambria" w:eastAsia="宋体" w:hAnsi="Cambria" w:cs="Times New Roman"/>
      <w:b/>
      <w:bCs/>
      <w:sz w:val="32"/>
      <w:szCs w:val="32"/>
    </w:rPr>
  </w:style>
  <w:style w:type="table" w:styleId="TableGrid">
    <w:name w:val="Table Grid"/>
    <w:basedOn w:val="TableNormal"/>
    <w:uiPriority w:val="99"/>
    <w:rsid w:val="00F51E9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26</Words>
  <Characters>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华硕</dc:creator>
  <cp:keywords/>
  <dc:description/>
  <cp:lastModifiedBy>微软用户</cp:lastModifiedBy>
  <cp:revision>2</cp:revision>
  <dcterms:created xsi:type="dcterms:W3CDTF">2014-09-18T11:56:00Z</dcterms:created>
  <dcterms:modified xsi:type="dcterms:W3CDTF">2014-09-22T02:40:00Z</dcterms:modified>
</cp:coreProperties>
</file>